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CCE41" w14:textId="77777777" w:rsidR="00870A33" w:rsidRDefault="00870A33" w:rsidP="00870A33">
      <w:pPr>
        <w:pStyle w:val="NoSpacing"/>
      </w:pPr>
      <w:r>
        <w:rPr>
          <w:u w:val="single"/>
        </w:rPr>
        <w:t>William WHITE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fl.1485)</w:t>
      </w:r>
    </w:p>
    <w:p w14:paraId="7101393A" w14:textId="77777777" w:rsidR="00870A33" w:rsidRDefault="00870A33" w:rsidP="00870A33">
      <w:pPr>
        <w:pStyle w:val="NoSpacing"/>
      </w:pPr>
      <w:r>
        <w:t>of London.</w:t>
      </w:r>
    </w:p>
    <w:p w14:paraId="56FD46F4" w14:textId="77777777" w:rsidR="00870A33" w:rsidRDefault="00870A33" w:rsidP="00870A33">
      <w:pPr>
        <w:pStyle w:val="NoSpacing"/>
      </w:pPr>
    </w:p>
    <w:p w14:paraId="4D97D33C" w14:textId="77777777" w:rsidR="00870A33" w:rsidRDefault="00870A33" w:rsidP="00870A33">
      <w:pPr>
        <w:pStyle w:val="NoSpacing"/>
      </w:pPr>
    </w:p>
    <w:p w14:paraId="548F8168" w14:textId="77777777" w:rsidR="00870A33" w:rsidRDefault="00870A33" w:rsidP="00870A33">
      <w:pPr>
        <w:pStyle w:val="NoSpacing"/>
      </w:pPr>
      <w:r>
        <w:t xml:space="preserve">  1 Oct.1485</w:t>
      </w:r>
      <w:r>
        <w:tab/>
        <w:t xml:space="preserve">He was present when John </w:t>
      </w:r>
      <w:proofErr w:type="spellStart"/>
      <w:r>
        <w:t>Hawgh</w:t>
      </w:r>
      <w:proofErr w:type="spellEnd"/>
      <w:r>
        <w:t>(q.v.) was elected one of the Under</w:t>
      </w:r>
    </w:p>
    <w:p w14:paraId="2064601B" w14:textId="77777777" w:rsidR="00870A33" w:rsidRDefault="00870A33" w:rsidP="00870A33">
      <w:pPr>
        <w:pStyle w:val="NoSpacing"/>
      </w:pPr>
      <w:r>
        <w:tab/>
      </w:r>
      <w:r>
        <w:tab/>
        <w:t xml:space="preserve">Sheriffs in place of the late John </w:t>
      </w:r>
      <w:proofErr w:type="spellStart"/>
      <w:r>
        <w:t>Watno</w:t>
      </w:r>
      <w:proofErr w:type="spellEnd"/>
      <w:r>
        <w:t>(q.v.).</w:t>
      </w:r>
    </w:p>
    <w:p w14:paraId="45C79FCF" w14:textId="77777777" w:rsidR="00870A33" w:rsidRDefault="00870A33" w:rsidP="00870A33">
      <w:pPr>
        <w:pStyle w:val="NoSpacing"/>
      </w:pPr>
      <w:r>
        <w:tab/>
      </w:r>
      <w:r>
        <w:tab/>
        <w:t>(“Calendar of the Letter-Books of the City of London: L” folio 213)</w:t>
      </w:r>
    </w:p>
    <w:p w14:paraId="164AA44A" w14:textId="77777777" w:rsidR="00870A33" w:rsidRDefault="00870A33" w:rsidP="00870A33">
      <w:pPr>
        <w:pStyle w:val="NoSpacing"/>
      </w:pPr>
    </w:p>
    <w:p w14:paraId="488D676D" w14:textId="77777777" w:rsidR="00870A33" w:rsidRDefault="00870A33" w:rsidP="00870A33">
      <w:pPr>
        <w:pStyle w:val="NoSpacing"/>
      </w:pPr>
    </w:p>
    <w:p w14:paraId="73C59171" w14:textId="77777777" w:rsidR="00870A33" w:rsidRPr="005140C5" w:rsidRDefault="00870A33" w:rsidP="00870A33">
      <w:pPr>
        <w:pStyle w:val="NoSpacing"/>
      </w:pPr>
      <w:r>
        <w:t>5 September 2018</w:t>
      </w:r>
    </w:p>
    <w:p w14:paraId="76F6B641" w14:textId="36F9068B" w:rsidR="006B2F86" w:rsidRPr="00870A33" w:rsidRDefault="00870A33" w:rsidP="00E71FC3">
      <w:pPr>
        <w:pStyle w:val="NoSpacing"/>
      </w:pPr>
      <w:bookmarkStart w:id="0" w:name="_GoBack"/>
      <w:bookmarkEnd w:id="0"/>
    </w:p>
    <w:sectPr w:rsidR="006B2F86" w:rsidRPr="00870A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06ABF" w14:textId="77777777" w:rsidR="00870A33" w:rsidRDefault="00870A33" w:rsidP="00E71FC3">
      <w:pPr>
        <w:spacing w:after="0" w:line="240" w:lineRule="auto"/>
      </w:pPr>
      <w:r>
        <w:separator/>
      </w:r>
    </w:p>
  </w:endnote>
  <w:endnote w:type="continuationSeparator" w:id="0">
    <w:p w14:paraId="397FC661" w14:textId="77777777" w:rsidR="00870A33" w:rsidRDefault="00870A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BD11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AC928" w14:textId="77777777" w:rsidR="00870A33" w:rsidRDefault="00870A33" w:rsidP="00E71FC3">
      <w:pPr>
        <w:spacing w:after="0" w:line="240" w:lineRule="auto"/>
      </w:pPr>
      <w:r>
        <w:separator/>
      </w:r>
    </w:p>
  </w:footnote>
  <w:footnote w:type="continuationSeparator" w:id="0">
    <w:p w14:paraId="694C3203" w14:textId="77777777" w:rsidR="00870A33" w:rsidRDefault="00870A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A33"/>
    <w:rsid w:val="001A7C09"/>
    <w:rsid w:val="00577BD5"/>
    <w:rsid w:val="00656CBA"/>
    <w:rsid w:val="006A1F77"/>
    <w:rsid w:val="00733BE7"/>
    <w:rsid w:val="00870A3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5A6C5"/>
  <w15:chartTrackingRefBased/>
  <w15:docId w15:val="{FE56982A-9F53-411D-A1C0-614778C75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2018-09-05T16:20:00Z</dcterms:created>
  <dcterms:modified xsi:type="dcterms:W3CDTF">2018-09-05T16:20:00Z</dcterms:modified>
</cp:coreProperties>
</file>